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43E74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RUSSELL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654CD9A8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46E310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81BF45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 Dorset,</w:t>
      </w:r>
    </w:p>
    <w:p w14:paraId="6E938777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Humphrey FitzAlan(q.v.).</w:t>
      </w:r>
    </w:p>
    <w:p w14:paraId="2CC0D26C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25-93)</w:t>
      </w:r>
    </w:p>
    <w:p w14:paraId="3F89CB84" w14:textId="77777777" w:rsidR="00AE1230" w:rsidRDefault="00AE1230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54C2D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85D78" w14:textId="77777777" w:rsidR="000E3FC7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6C001" w14:textId="77777777" w:rsidR="000E3FC7" w:rsidRPr="00B2450E" w:rsidRDefault="000E3FC7" w:rsidP="000E3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1B742442" w14:textId="1A00A023" w:rsidR="00BA00AB" w:rsidRPr="000E3FC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3F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AFA65" w14:textId="77777777" w:rsidR="000E3FC7" w:rsidRDefault="000E3FC7" w:rsidP="009139A6">
      <w:r>
        <w:separator/>
      </w:r>
    </w:p>
  </w:endnote>
  <w:endnote w:type="continuationSeparator" w:id="0">
    <w:p w14:paraId="4A6293F1" w14:textId="77777777" w:rsidR="000E3FC7" w:rsidRDefault="000E3F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C59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0D5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AC2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FC920" w14:textId="77777777" w:rsidR="000E3FC7" w:rsidRDefault="000E3FC7" w:rsidP="009139A6">
      <w:r>
        <w:separator/>
      </w:r>
    </w:p>
  </w:footnote>
  <w:footnote w:type="continuationSeparator" w:id="0">
    <w:p w14:paraId="123E9BA8" w14:textId="77777777" w:rsidR="000E3FC7" w:rsidRDefault="000E3F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D33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D14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B00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C7"/>
    <w:rsid w:val="000666E0"/>
    <w:rsid w:val="000E3FC7"/>
    <w:rsid w:val="001C5947"/>
    <w:rsid w:val="002510B7"/>
    <w:rsid w:val="005C130B"/>
    <w:rsid w:val="00826F5C"/>
    <w:rsid w:val="009139A6"/>
    <w:rsid w:val="009448BB"/>
    <w:rsid w:val="00A3176C"/>
    <w:rsid w:val="00AE1230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3A97C"/>
  <w15:chartTrackingRefBased/>
  <w15:docId w15:val="{1ED3F779-74EC-47C5-917A-139C93C6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2021-03-07T16:39:00Z</dcterms:created>
  <dcterms:modified xsi:type="dcterms:W3CDTF">2024-07-02T08:41:00Z</dcterms:modified>
</cp:coreProperties>
</file>